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如何促进信息技术与化学课堂教学的深度融合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信息技术应用于课堂教学，不只是帮助教师传授知识的手段，而且是提高教育教学活动的效率、更好地进行素质教育的工具；对于学生来说，信息技术则是学习知识和提高技能的认知工具。下面我以《原电池原理》教学中，谈谈如何促进信息技术与课堂教学的深度融合的。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首先利用信息技术创设情境，激活学生探究的兴趣，引起学生对所学知识的研究与学习欲望，使学生由被动接受知识转为主动学习，积极配合课堂教学，主动参与教学过程，激发学习兴趣，使乐学落到实处。教学中导入新课时我利用多媒体把生活中各种电池展示出来，例如干电池、手机锂电池、电动车电池、纽扣电池等，提出问题这些电池的原理是什么？如何转化成电能？充分创造出一个图文并茂、有声有色、生动逼真的教学环境，为教师教学的顺利实施提供形象的表达工具，真正改变传统教育单调模式，引起学生兴趣。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其次，利用信息技术与化学课堂教学的深度融合重点体现在突破教学难点，突出教学重点上。在学习原电池的原理时，锌铜原电池的原理是难点，在实验中铜片上有气泡，如何转化为电能？学生不易理解，而传统教学手段往往不得力，这时可以通过在装置连接电流传感器，屏幕上显示装置中的电流曲线图，使学生感受到化学能转化为电能的真实性和直观性，追问实验中铜片上有气泡，产生气泡的原因，继续通过课件用动画展示微观过程：锌片失电子，电子经导线流向铜片，电解质溶液中阴离子氢氧根离子向负极锌片移动，阳离子氢离子向铜片移动，获得电子生成氢气，从而使学生对原电池相关的离子移动，电子得失，反应过程有清晰的理解，计算机进行动态的演示，恰恰可以弥补了传统教学方式在直观感、立体感和动态感等方面的不足，从而能以具体形象的媒体展示给同学,使其能从中体验形象与抽象的关系。有学生提出锌片上有气泡，又是什么原因呢？引起学生的注意，参与到分析原因中来，如何避免锌片上产生气泡？继续多媒体演示用盐桥成双液电池，去掉盐桥电流计指针不偏转，并指出盐桥的作用：形成闭合回路，平衡电荷。对调动师生双方的学习积极性起到了推动作用，诱导学生深入浅出，并主动地参与其中。 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另外，利用多媒体技术编写的系列有针对性的练习，能轻松巩固已学知识，从而切实激发学生发自内心学习兴趣，比如在练习中编各种形式的选择题、填空题、是非题等，并配以不同铃声响应，由软件来判断学生解答的正确与否，根据练习的情况，给予必要表扬鼓励或重复练习等，提高学生的学习成就感。   信息技术与学科整合既需要计算机方面的技术，更需要本教师的专业素质，这就需要教师具备计算机应用能力，课下积极向其他老师学习，同时要提高自己的教育科研意识，不断创新，使现代信息技术教学更好地辅助课堂教学，把它作为解决教学难点的手段，帮助学生构建知识体系，形成化学学科理念，提高学生解决问题的能力。</w:t>
      </w:r>
    </w:p>
    <w:sectPr>
      <w:pgSz w:w="11906" w:h="16838"/>
      <w:pgMar w:top="1417" w:right="1417" w:bottom="1417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隶二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77C27"/>
    <w:rsid w:val="2C577C27"/>
    <w:rsid w:val="35964AB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2018-05-08T01:50:00Z</dcterms:created>
  <dc:creator>Administrator</dc:creator>
  <cp:lastModifiedBy>Administrator</cp:lastModifiedBy>
  <dcterms:modified xsi:type="dcterms:W3CDTF">2018-05-08T07:40:46Z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